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E801D" w14:textId="77777777" w:rsidR="00A6030C" w:rsidRDefault="00A6030C" w:rsidP="00F96CA5">
      <w:pPr>
        <w:pStyle w:val="IVettekop"/>
      </w:pPr>
      <w:r>
        <w:rPr>
          <w:noProof/>
        </w:rPr>
        <w:drawing>
          <wp:anchor distT="0" distB="0" distL="114300" distR="114300" simplePos="0" relativeHeight="251660800" behindDoc="0" locked="0" layoutInCell="1" allowOverlap="1" wp14:anchorId="60A9806C" wp14:editId="29E22D7B">
            <wp:simplePos x="0" y="0"/>
            <wp:positionH relativeFrom="column">
              <wp:posOffset>453390</wp:posOffset>
            </wp:positionH>
            <wp:positionV relativeFrom="paragraph">
              <wp:posOffset>-500252</wp:posOffset>
            </wp:positionV>
            <wp:extent cx="7916545" cy="6383655"/>
            <wp:effectExtent l="0" t="0" r="0" b="444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over.gi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916545" cy="6383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D5B6F2" w14:textId="77777777" w:rsidR="00A6030C" w:rsidRDefault="00A6030C" w:rsidP="00F96CA5">
      <w:pPr>
        <w:pStyle w:val="IVettekop"/>
      </w:pPr>
    </w:p>
    <w:p w14:paraId="19D836A9" w14:textId="77777777" w:rsidR="00A6030C" w:rsidRDefault="00A6030C" w:rsidP="00F96CA5">
      <w:pPr>
        <w:pStyle w:val="IVettekop"/>
      </w:pPr>
    </w:p>
    <w:p w14:paraId="16B5B595" w14:textId="77777777" w:rsidR="00A6030C" w:rsidRDefault="00A6030C" w:rsidP="00F96CA5">
      <w:pPr>
        <w:pStyle w:val="IVettekop"/>
      </w:pPr>
    </w:p>
    <w:p w14:paraId="5403D3D8" w14:textId="77777777" w:rsidR="00A6030C" w:rsidRDefault="00A6030C" w:rsidP="00F96CA5">
      <w:pPr>
        <w:pStyle w:val="IVettekop"/>
      </w:pPr>
    </w:p>
    <w:p w14:paraId="31E2E095" w14:textId="77777777" w:rsidR="00A6030C" w:rsidRDefault="00A6030C" w:rsidP="00F96CA5">
      <w:pPr>
        <w:pStyle w:val="IVettekop"/>
      </w:pPr>
    </w:p>
    <w:p w14:paraId="67CE892C" w14:textId="77777777" w:rsidR="00A6030C" w:rsidRDefault="00A6030C" w:rsidP="00F96CA5">
      <w:pPr>
        <w:pStyle w:val="IVettekop"/>
      </w:pPr>
    </w:p>
    <w:p w14:paraId="79713D0A" w14:textId="77777777" w:rsidR="00A6030C" w:rsidRDefault="00A6030C" w:rsidP="00F96CA5">
      <w:pPr>
        <w:pStyle w:val="IVettekop"/>
      </w:pPr>
    </w:p>
    <w:p w14:paraId="083FA398" w14:textId="77777777" w:rsidR="00A6030C" w:rsidRDefault="00A6030C" w:rsidP="00F96CA5">
      <w:pPr>
        <w:pStyle w:val="IVettekop"/>
      </w:pPr>
    </w:p>
    <w:p w14:paraId="0C73B48C" w14:textId="77777777" w:rsidR="00A6030C" w:rsidRDefault="00A6030C" w:rsidP="00F96CA5">
      <w:pPr>
        <w:pStyle w:val="IVettekop"/>
      </w:pPr>
    </w:p>
    <w:p w14:paraId="4DE2066C" w14:textId="77777777" w:rsidR="00A6030C" w:rsidRDefault="00A6030C" w:rsidP="00F96CA5">
      <w:pPr>
        <w:pStyle w:val="IVettekop"/>
      </w:pPr>
    </w:p>
    <w:p w14:paraId="731D3379" w14:textId="77777777" w:rsidR="00A6030C" w:rsidRDefault="00A6030C" w:rsidP="00F96CA5">
      <w:pPr>
        <w:pStyle w:val="IVettekop"/>
      </w:pPr>
    </w:p>
    <w:p w14:paraId="424CABC8" w14:textId="77777777" w:rsidR="00A6030C" w:rsidRDefault="00A6030C" w:rsidP="00F96CA5">
      <w:pPr>
        <w:pStyle w:val="IVettekop"/>
      </w:pPr>
    </w:p>
    <w:p w14:paraId="1266F731" w14:textId="77777777" w:rsidR="00A6030C" w:rsidRDefault="00A6030C" w:rsidP="00F96CA5">
      <w:pPr>
        <w:pStyle w:val="IVettekop"/>
      </w:pPr>
    </w:p>
    <w:p w14:paraId="1325DCFC" w14:textId="77777777" w:rsidR="00A6030C" w:rsidRDefault="00A6030C" w:rsidP="00F96CA5">
      <w:pPr>
        <w:pStyle w:val="IVettekop"/>
      </w:pPr>
    </w:p>
    <w:p w14:paraId="2E9B5C48" w14:textId="77777777" w:rsidR="00A6030C" w:rsidRDefault="00A6030C" w:rsidP="00F96CA5">
      <w:pPr>
        <w:pStyle w:val="IVettekop"/>
      </w:pPr>
      <w:bookmarkStart w:id="0" w:name="_GoBack"/>
      <w:r>
        <w:rPr>
          <w:noProof/>
        </w:rPr>
        <w:lastRenderedPageBreak/>
        <w:drawing>
          <wp:anchor distT="0" distB="0" distL="114300" distR="114300" simplePos="0" relativeHeight="251662848" behindDoc="0" locked="0" layoutInCell="1" allowOverlap="1" wp14:anchorId="513BD963" wp14:editId="698C8873">
            <wp:simplePos x="0" y="0"/>
            <wp:positionH relativeFrom="column">
              <wp:posOffset>189311</wp:posOffset>
            </wp:positionH>
            <wp:positionV relativeFrom="paragraph">
              <wp:posOffset>-604424</wp:posOffset>
            </wp:positionV>
            <wp:extent cx="8252460" cy="6654800"/>
            <wp:effectExtent l="0" t="0" r="254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over2.gif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52460" cy="665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192FFA7E" w14:textId="77777777" w:rsidR="00320D1F" w:rsidRPr="00C755DA" w:rsidRDefault="00320D1F" w:rsidP="00F96CA5">
      <w:pPr>
        <w:pStyle w:val="IVettekop"/>
      </w:pPr>
    </w:p>
    <w:sectPr w:rsidR="00320D1F" w:rsidRPr="00C755DA" w:rsidSect="00A6030C">
      <w:footerReference w:type="default" r:id="rId10"/>
      <w:type w:val="continuous"/>
      <w:pgSz w:w="16840" w:h="11900" w:orient="landscape"/>
      <w:pgMar w:top="1134" w:right="1701" w:bottom="2268" w:left="1418" w:header="709" w:footer="970" w:gutter="0"/>
      <w:pgNumType w:start="1"/>
      <w:cols w:space="708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9019C" w14:textId="77777777" w:rsidR="002B6905" w:rsidRDefault="002B6905" w:rsidP="00BB42E3">
      <w:r>
        <w:separator/>
      </w:r>
    </w:p>
  </w:endnote>
  <w:endnote w:type="continuationSeparator" w:id="0">
    <w:p w14:paraId="38CE1224" w14:textId="77777777" w:rsidR="002B6905" w:rsidRDefault="002B6905" w:rsidP="00BB4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bel">
    <w:altName w:val="Verdana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B20A9" w14:textId="0BC397D7" w:rsidR="00FC0277" w:rsidRDefault="00FC0277" w:rsidP="00DF3B3F">
    <w:pPr>
      <w:pStyle w:val="Footer"/>
      <w:tabs>
        <w:tab w:val="left" w:pos="3025"/>
        <w:tab w:val="right" w:pos="8498"/>
      </w:tabs>
    </w:pPr>
    <w:r>
      <w:tab/>
    </w:r>
    <w:r>
      <w:tab/>
    </w:r>
    <w:r w:rsidRPr="00E42AA8">
      <w:rPr>
        <w:lang w:eastAsia="en-US"/>
      </w:rPr>
      <w:drawing>
        <wp:anchor distT="0" distB="0" distL="114300" distR="114300" simplePos="0" relativeHeight="251660288" behindDoc="1" locked="1" layoutInCell="1" allowOverlap="1" wp14:anchorId="7CAC5594" wp14:editId="7A5C1722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2066544" cy="710184"/>
          <wp:effectExtent l="0" t="0" r="0" b="127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pport_footer_midd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544" cy="710184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42AA8">
      <w:fldChar w:fldCharType="begin"/>
    </w:r>
    <w:r w:rsidRPr="00E42AA8">
      <w:instrText xml:space="preserve"> PAGE  \* MERGEFORMAT </w:instrText>
    </w:r>
    <w:r w:rsidRPr="00E42AA8">
      <w:fldChar w:fldCharType="separate"/>
    </w:r>
    <w:r w:rsidR="006A3529">
      <w:t>1</w:t>
    </w:r>
    <w:r w:rsidRPr="00E42AA8">
      <w:fldChar w:fldCharType="end"/>
    </w:r>
    <w:r w:rsidRPr="00E42AA8">
      <w:rPr>
        <w:lang w:eastAsia="en-US"/>
      </w:rPr>
      <w:drawing>
        <wp:anchor distT="0" distB="0" distL="114300" distR="114300" simplePos="0" relativeHeight="251659264" behindDoc="1" locked="1" layoutInCell="1" allowOverlap="1" wp14:anchorId="39F063AB" wp14:editId="562C7BC0">
          <wp:simplePos x="0" y="0"/>
          <wp:positionH relativeFrom="page">
            <wp:posOffset>-17780</wp:posOffset>
          </wp:positionH>
          <wp:positionV relativeFrom="page">
            <wp:align>bottom</wp:align>
          </wp:positionV>
          <wp:extent cx="1113155" cy="676275"/>
          <wp:effectExtent l="0" t="0" r="4445" b="9525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_Rapport_voet_links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3599" cy="676656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42AA8">
      <w:t>/</w:t>
    </w:r>
    <w:r w:rsidR="002B6905">
      <w:fldChar w:fldCharType="begin"/>
    </w:r>
    <w:r w:rsidR="002B6905">
      <w:instrText xml:space="preserve"> SECTIONPAGES  \* MERGEFORMAT </w:instrText>
    </w:r>
    <w:r w:rsidR="002B6905">
      <w:fldChar w:fldCharType="separate"/>
    </w:r>
    <w:r w:rsidR="00260BFE">
      <w:t>2</w:t>
    </w:r>
    <w:r w:rsidR="002B690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B78AD" w14:textId="77777777" w:rsidR="002B6905" w:rsidRDefault="002B6905" w:rsidP="00BB42E3">
      <w:r>
        <w:separator/>
      </w:r>
    </w:p>
  </w:footnote>
  <w:footnote w:type="continuationSeparator" w:id="0">
    <w:p w14:paraId="208C8F98" w14:textId="77777777" w:rsidR="002B6905" w:rsidRDefault="002B6905" w:rsidP="00BB42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14324"/>
    <w:multiLevelType w:val="multilevel"/>
    <w:tmpl w:val="800CBB28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-12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8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62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06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450" w:hanging="1584"/>
      </w:pPr>
      <w:rPr>
        <w:rFonts w:hint="default"/>
      </w:rPr>
    </w:lvl>
  </w:abstractNum>
  <w:abstractNum w:abstractNumId="1" w15:restartNumberingAfterBreak="0">
    <w:nsid w:val="19DA7466"/>
    <w:multiLevelType w:val="multilevel"/>
    <w:tmpl w:val="BD7234AC"/>
    <w:lvl w:ilvl="0">
      <w:start w:val="1"/>
      <w:numFmt w:val="decimal"/>
      <w:lvlText w:val="%1"/>
      <w:lvlJc w:val="left"/>
      <w:pPr>
        <w:ind w:left="0" w:hanging="1134"/>
      </w:pPr>
      <w:rPr>
        <w:rFonts w:hint="default"/>
      </w:rPr>
    </w:lvl>
    <w:lvl w:ilvl="1">
      <w:start w:val="1"/>
      <w:numFmt w:val="decimal"/>
      <w:lvlText w:val="%2"/>
      <w:lvlJc w:val="left"/>
      <w:pPr>
        <w:ind w:left="2214" w:hanging="113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833A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5941B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0000E71"/>
    <w:multiLevelType w:val="multilevel"/>
    <w:tmpl w:val="15F00FE4"/>
    <w:styleLink w:val="ITabellijst"/>
    <w:lvl w:ilvl="0">
      <w:start w:val="1"/>
      <w:numFmt w:val="decimal"/>
      <w:pStyle w:val="ITabelkop"/>
      <w:lvlText w:val="tabel %1"/>
      <w:lvlJc w:val="left"/>
      <w:pPr>
        <w:tabs>
          <w:tab w:val="num" w:pos="0"/>
        </w:tabs>
        <w:ind w:left="0" w:hanging="1134"/>
      </w:pPr>
      <w:rPr>
        <w:rFonts w:ascii="Corbel" w:hAnsi="Corbel" w:hint="default"/>
        <w:b w:val="0"/>
        <w:bCs w:val="0"/>
        <w:i w:val="0"/>
        <w:iCs/>
        <w:sz w:val="17"/>
        <w:szCs w:val="20"/>
      </w:rPr>
    </w:lvl>
    <w:lvl w:ilvl="1">
      <w:start w:val="1"/>
      <w:numFmt w:val="decimalZero"/>
      <w:isLgl/>
      <w:lvlText w:val="Sectie %1.%2"/>
      <w:lvlJc w:val="left"/>
      <w:pPr>
        <w:ind w:left="1134" w:firstLine="0"/>
      </w:pPr>
      <w:rPr>
        <w:rFonts w:hint="default"/>
      </w:rPr>
    </w:lvl>
    <w:lvl w:ilvl="2">
      <w:start w:val="2"/>
      <w:numFmt w:val="lowerLetter"/>
      <w:lvlText w:val="(%3)"/>
      <w:lvlJc w:val="left"/>
      <w:pPr>
        <w:ind w:left="1854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1998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142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286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2430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74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718" w:hanging="144"/>
      </w:pPr>
      <w:rPr>
        <w:rFonts w:hint="default"/>
      </w:rPr>
    </w:lvl>
  </w:abstractNum>
  <w:abstractNum w:abstractNumId="5" w15:restartNumberingAfterBreak="0">
    <w:nsid w:val="45732272"/>
    <w:multiLevelType w:val="multilevel"/>
    <w:tmpl w:val="FF66A3E8"/>
    <w:lvl w:ilvl="0">
      <w:start w:val="1"/>
      <w:numFmt w:val="bullet"/>
      <w:lvlText w:val="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sz w:val="18"/>
        <w:szCs w:val="18"/>
      </w:rPr>
    </w:lvl>
    <w:lvl w:ilvl="1">
      <w:start w:val="1"/>
      <w:numFmt w:val="bullet"/>
      <w:lvlText w:val="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sz w:val="16"/>
        <w:szCs w:val="16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4BE430A0"/>
    <w:multiLevelType w:val="multilevel"/>
    <w:tmpl w:val="490A9B24"/>
    <w:lvl w:ilvl="0">
      <w:start w:val="1"/>
      <w:numFmt w:val="bullet"/>
      <w:pStyle w:val="IBulletlijst"/>
      <w:lvlText w:val="•"/>
      <w:lvlJc w:val="left"/>
      <w:pPr>
        <w:tabs>
          <w:tab w:val="num" w:pos="227"/>
        </w:tabs>
        <w:ind w:left="227" w:hanging="227"/>
      </w:pPr>
      <w:rPr>
        <w:rFonts w:ascii="Corbel" w:hAnsi="Corbel" w:hint="default"/>
        <w:b w:val="0"/>
        <w:bCs w:val="0"/>
        <w:i w:val="0"/>
        <w:iCs w:val="0"/>
        <w:color w:val="auto"/>
        <w:spacing w:val="0"/>
        <w:w w:val="100"/>
        <w:kern w:val="0"/>
        <w:position w:val="0"/>
        <w:sz w:val="18"/>
        <w:szCs w:val="18"/>
        <w:u w:val="none"/>
        <w:vertAlign w:val="baseline"/>
      </w:rPr>
    </w:lvl>
    <w:lvl w:ilvl="1">
      <w:start w:val="1"/>
      <w:numFmt w:val="bullet"/>
      <w:lvlText w:val="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b w:val="0"/>
        <w:bCs w:val="0"/>
        <w:i w:val="0"/>
        <w:iCs w:val="0"/>
        <w:spacing w:val="0"/>
        <w:w w:val="100"/>
        <w:kern w:val="0"/>
        <w:position w:val="-4"/>
        <w:sz w:val="15"/>
        <w:szCs w:val="15"/>
        <w:u w:val="none"/>
        <w:vertAlign w:val="superscrip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528D3783"/>
    <w:multiLevelType w:val="multilevel"/>
    <w:tmpl w:val="5CEE7A32"/>
    <w:lvl w:ilvl="0">
      <w:start w:val="1"/>
      <w:numFmt w:val="decimal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7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2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0" w:hanging="1584"/>
      </w:pPr>
      <w:rPr>
        <w:rFonts w:hint="default"/>
      </w:rPr>
    </w:lvl>
  </w:abstractNum>
  <w:abstractNum w:abstractNumId="8" w15:restartNumberingAfterBreak="0">
    <w:nsid w:val="5A4856AC"/>
    <w:multiLevelType w:val="hybridMultilevel"/>
    <w:tmpl w:val="80CA52D4"/>
    <w:lvl w:ilvl="0" w:tplc="70F83286">
      <w:start w:val="1"/>
      <w:numFmt w:val="decimal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C60BD5"/>
    <w:multiLevelType w:val="multilevel"/>
    <w:tmpl w:val="15F00FE4"/>
    <w:numStyleLink w:val="ITabellijst"/>
  </w:abstractNum>
  <w:abstractNum w:abstractNumId="10" w15:restartNumberingAfterBreak="0">
    <w:nsid w:val="6F4E572A"/>
    <w:multiLevelType w:val="multilevel"/>
    <w:tmpl w:val="6C847F6C"/>
    <w:lvl w:ilvl="0">
      <w:start w:val="1"/>
      <w:numFmt w:val="decimal"/>
      <w:pStyle w:val="IGenummerdelijst"/>
      <w:lvlText w:val="%1"/>
      <w:lvlJc w:val="left"/>
      <w:pPr>
        <w:tabs>
          <w:tab w:val="num" w:pos="227"/>
        </w:tabs>
        <w:ind w:left="227" w:hanging="227"/>
      </w:pPr>
      <w:rPr>
        <w:rFonts w:ascii="Corbel" w:hAnsi="Corbe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b w:val="0"/>
        <w:bCs w:val="0"/>
        <w:i w:val="0"/>
        <w:iCs w:val="0"/>
        <w:position w:val="-4"/>
        <w:sz w:val="15"/>
        <w:szCs w:val="15"/>
        <w:vertAlign w:val="superscrip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750814AC"/>
    <w:multiLevelType w:val="multilevel"/>
    <w:tmpl w:val="75085694"/>
    <w:lvl w:ilvl="0">
      <w:start w:val="1"/>
      <w:numFmt w:val="bullet"/>
      <w:pStyle w:val="ListParagraph"/>
      <w:lvlText w:val="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sz w:val="18"/>
        <w:szCs w:val="18"/>
        <w:vertAlign w:val="superscript"/>
      </w:rPr>
    </w:lvl>
    <w:lvl w:ilvl="1">
      <w:start w:val="1"/>
      <w:numFmt w:val="bullet"/>
      <w:lvlText w:val="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sz w:val="16"/>
        <w:szCs w:val="16"/>
        <w:vertAlign w:val="superscrip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7BBB7A7F"/>
    <w:multiLevelType w:val="multilevel"/>
    <w:tmpl w:val="B9D0F7B8"/>
    <w:lvl w:ilvl="0">
      <w:start w:val="1"/>
      <w:numFmt w:val="decimal"/>
      <w:lvlText w:val="%1"/>
      <w:lvlJc w:val="left"/>
      <w:pPr>
        <w:ind w:left="-70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55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2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0" w:hanging="1584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5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1"/>
  </w:num>
  <w:num w:numId="24">
    <w:abstractNumId w:val="10"/>
  </w:num>
  <w:num w:numId="25">
    <w:abstractNumId w:val="6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2"/>
  </w:num>
  <w:num w:numId="31">
    <w:abstractNumId w:val="8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7"/>
  </w:num>
  <w:num w:numId="37">
    <w:abstractNumId w:val="12"/>
  </w:num>
  <w:num w:numId="38">
    <w:abstractNumId w:val="4"/>
  </w:num>
  <w:num w:numId="39">
    <w:abstractNumId w:val="9"/>
  </w:num>
  <w:num w:numId="40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attachedTemplate r:id="rId1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30C"/>
    <w:rsid w:val="000303CA"/>
    <w:rsid w:val="00031D48"/>
    <w:rsid w:val="00044065"/>
    <w:rsid w:val="00071031"/>
    <w:rsid w:val="0007254A"/>
    <w:rsid w:val="0008602D"/>
    <w:rsid w:val="000A5833"/>
    <w:rsid w:val="000A64C4"/>
    <w:rsid w:val="000A7BC0"/>
    <w:rsid w:val="000B6B5B"/>
    <w:rsid w:val="000C3AAE"/>
    <w:rsid w:val="000C5A21"/>
    <w:rsid w:val="000C7EC8"/>
    <w:rsid w:val="000F6DE2"/>
    <w:rsid w:val="001D5ACA"/>
    <w:rsid w:val="001E3ABC"/>
    <w:rsid w:val="0020339B"/>
    <w:rsid w:val="00207745"/>
    <w:rsid w:val="00217BDF"/>
    <w:rsid w:val="00221DC9"/>
    <w:rsid w:val="002229C9"/>
    <w:rsid w:val="002519FB"/>
    <w:rsid w:val="00252174"/>
    <w:rsid w:val="00260BFE"/>
    <w:rsid w:val="00267E0B"/>
    <w:rsid w:val="00275B21"/>
    <w:rsid w:val="002A7B72"/>
    <w:rsid w:val="002B6905"/>
    <w:rsid w:val="002B7982"/>
    <w:rsid w:val="002C1A4D"/>
    <w:rsid w:val="00300576"/>
    <w:rsid w:val="00305150"/>
    <w:rsid w:val="00310A3D"/>
    <w:rsid w:val="00315039"/>
    <w:rsid w:val="00320D1F"/>
    <w:rsid w:val="0032434A"/>
    <w:rsid w:val="00335370"/>
    <w:rsid w:val="003B4DAD"/>
    <w:rsid w:val="003D5CB8"/>
    <w:rsid w:val="003E383A"/>
    <w:rsid w:val="00413021"/>
    <w:rsid w:val="00416A73"/>
    <w:rsid w:val="00420D2F"/>
    <w:rsid w:val="00450386"/>
    <w:rsid w:val="00450EC3"/>
    <w:rsid w:val="004536B7"/>
    <w:rsid w:val="00462176"/>
    <w:rsid w:val="00475C9A"/>
    <w:rsid w:val="00480480"/>
    <w:rsid w:val="00494162"/>
    <w:rsid w:val="004A1F17"/>
    <w:rsid w:val="004C475F"/>
    <w:rsid w:val="004D499C"/>
    <w:rsid w:val="004D5E5E"/>
    <w:rsid w:val="004E7C8F"/>
    <w:rsid w:val="004F407A"/>
    <w:rsid w:val="004F7567"/>
    <w:rsid w:val="0050429E"/>
    <w:rsid w:val="00523B63"/>
    <w:rsid w:val="0052765D"/>
    <w:rsid w:val="005300BB"/>
    <w:rsid w:val="00531777"/>
    <w:rsid w:val="00531C9B"/>
    <w:rsid w:val="00541806"/>
    <w:rsid w:val="00555005"/>
    <w:rsid w:val="0057383E"/>
    <w:rsid w:val="0059337B"/>
    <w:rsid w:val="005A02BF"/>
    <w:rsid w:val="005A463C"/>
    <w:rsid w:val="005B7930"/>
    <w:rsid w:val="005C278A"/>
    <w:rsid w:val="005E458C"/>
    <w:rsid w:val="005F3FC4"/>
    <w:rsid w:val="00620662"/>
    <w:rsid w:val="00640AC3"/>
    <w:rsid w:val="00641CE8"/>
    <w:rsid w:val="0064320A"/>
    <w:rsid w:val="006525AB"/>
    <w:rsid w:val="00682EA1"/>
    <w:rsid w:val="006A0C10"/>
    <w:rsid w:val="006A2ADA"/>
    <w:rsid w:val="006A3529"/>
    <w:rsid w:val="006A35C3"/>
    <w:rsid w:val="006B3D1C"/>
    <w:rsid w:val="006B43E6"/>
    <w:rsid w:val="007074AF"/>
    <w:rsid w:val="0071434C"/>
    <w:rsid w:val="00717D70"/>
    <w:rsid w:val="007248F2"/>
    <w:rsid w:val="007307CA"/>
    <w:rsid w:val="007334D0"/>
    <w:rsid w:val="00735C68"/>
    <w:rsid w:val="00753093"/>
    <w:rsid w:val="00765255"/>
    <w:rsid w:val="00773CC2"/>
    <w:rsid w:val="00777049"/>
    <w:rsid w:val="007833DE"/>
    <w:rsid w:val="00785D64"/>
    <w:rsid w:val="0078608A"/>
    <w:rsid w:val="00797F89"/>
    <w:rsid w:val="007A5EF2"/>
    <w:rsid w:val="007D40DB"/>
    <w:rsid w:val="007D6445"/>
    <w:rsid w:val="007E2133"/>
    <w:rsid w:val="007F74C2"/>
    <w:rsid w:val="00817E15"/>
    <w:rsid w:val="008252D6"/>
    <w:rsid w:val="008352E7"/>
    <w:rsid w:val="00835336"/>
    <w:rsid w:val="008470D9"/>
    <w:rsid w:val="00867CA6"/>
    <w:rsid w:val="00881402"/>
    <w:rsid w:val="00891A6F"/>
    <w:rsid w:val="00893396"/>
    <w:rsid w:val="008B73C7"/>
    <w:rsid w:val="008C190F"/>
    <w:rsid w:val="008C2443"/>
    <w:rsid w:val="008D324A"/>
    <w:rsid w:val="008D4DC5"/>
    <w:rsid w:val="008F33AE"/>
    <w:rsid w:val="008F4B4D"/>
    <w:rsid w:val="00904886"/>
    <w:rsid w:val="009133DE"/>
    <w:rsid w:val="00930172"/>
    <w:rsid w:val="00943806"/>
    <w:rsid w:val="00957FA7"/>
    <w:rsid w:val="009626E6"/>
    <w:rsid w:val="00962E8D"/>
    <w:rsid w:val="009A0246"/>
    <w:rsid w:val="009A26C1"/>
    <w:rsid w:val="009B329F"/>
    <w:rsid w:val="009D2A1F"/>
    <w:rsid w:val="00A300F0"/>
    <w:rsid w:val="00A37E5F"/>
    <w:rsid w:val="00A519AB"/>
    <w:rsid w:val="00A53065"/>
    <w:rsid w:val="00A54DDB"/>
    <w:rsid w:val="00A56347"/>
    <w:rsid w:val="00A6030C"/>
    <w:rsid w:val="00A95F63"/>
    <w:rsid w:val="00AA2967"/>
    <w:rsid w:val="00AB1A9C"/>
    <w:rsid w:val="00AD1680"/>
    <w:rsid w:val="00AD7F70"/>
    <w:rsid w:val="00B23D1B"/>
    <w:rsid w:val="00B564CB"/>
    <w:rsid w:val="00B61181"/>
    <w:rsid w:val="00B93352"/>
    <w:rsid w:val="00BA3396"/>
    <w:rsid w:val="00BA5C4C"/>
    <w:rsid w:val="00BB1D69"/>
    <w:rsid w:val="00BB42E3"/>
    <w:rsid w:val="00BB7F37"/>
    <w:rsid w:val="00BC1A13"/>
    <w:rsid w:val="00BE155F"/>
    <w:rsid w:val="00BF2E0A"/>
    <w:rsid w:val="00BF4118"/>
    <w:rsid w:val="00C44C44"/>
    <w:rsid w:val="00C709E9"/>
    <w:rsid w:val="00C719CF"/>
    <w:rsid w:val="00C755DA"/>
    <w:rsid w:val="00C86428"/>
    <w:rsid w:val="00CB4C76"/>
    <w:rsid w:val="00CB4C87"/>
    <w:rsid w:val="00CC0847"/>
    <w:rsid w:val="00CC2206"/>
    <w:rsid w:val="00CD1A1E"/>
    <w:rsid w:val="00CE240C"/>
    <w:rsid w:val="00CE754B"/>
    <w:rsid w:val="00D076AA"/>
    <w:rsid w:val="00D20DF7"/>
    <w:rsid w:val="00D255AE"/>
    <w:rsid w:val="00D2577E"/>
    <w:rsid w:val="00D40367"/>
    <w:rsid w:val="00D56D59"/>
    <w:rsid w:val="00D64E55"/>
    <w:rsid w:val="00D74355"/>
    <w:rsid w:val="00D82DB4"/>
    <w:rsid w:val="00DA0945"/>
    <w:rsid w:val="00DB527F"/>
    <w:rsid w:val="00DC168F"/>
    <w:rsid w:val="00DD1ECE"/>
    <w:rsid w:val="00DD4B9A"/>
    <w:rsid w:val="00DE02CE"/>
    <w:rsid w:val="00DF3B3F"/>
    <w:rsid w:val="00E042D8"/>
    <w:rsid w:val="00E06A51"/>
    <w:rsid w:val="00E3664A"/>
    <w:rsid w:val="00E37D9C"/>
    <w:rsid w:val="00E43D17"/>
    <w:rsid w:val="00E466C7"/>
    <w:rsid w:val="00E5280B"/>
    <w:rsid w:val="00E535C0"/>
    <w:rsid w:val="00E641C2"/>
    <w:rsid w:val="00E805FC"/>
    <w:rsid w:val="00E82527"/>
    <w:rsid w:val="00E830E9"/>
    <w:rsid w:val="00E83C7E"/>
    <w:rsid w:val="00E90C4A"/>
    <w:rsid w:val="00EA1DE3"/>
    <w:rsid w:val="00EB1CB9"/>
    <w:rsid w:val="00EC1306"/>
    <w:rsid w:val="00ED2942"/>
    <w:rsid w:val="00ED5EAC"/>
    <w:rsid w:val="00ED6BE0"/>
    <w:rsid w:val="00EE5694"/>
    <w:rsid w:val="00F03020"/>
    <w:rsid w:val="00F05A06"/>
    <w:rsid w:val="00F16DA3"/>
    <w:rsid w:val="00F31306"/>
    <w:rsid w:val="00F67E4E"/>
    <w:rsid w:val="00F72180"/>
    <w:rsid w:val="00F85DEB"/>
    <w:rsid w:val="00F96CA5"/>
    <w:rsid w:val="00F9779F"/>
    <w:rsid w:val="00FA093A"/>
    <w:rsid w:val="00FB2E24"/>
    <w:rsid w:val="00FC0277"/>
    <w:rsid w:val="00FC2F64"/>
    <w:rsid w:val="00FC7673"/>
    <w:rsid w:val="00FD6BC3"/>
    <w:rsid w:val="00FD7368"/>
    <w:rsid w:val="00FF4BF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6B446C47"/>
  <w15:docId w15:val="{AAC1F287-772D-3243-9914-280ABA7EC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nl-NL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190F"/>
    <w:pPr>
      <w:widowControl w:val="0"/>
      <w:autoSpaceDE w:val="0"/>
      <w:autoSpaceDN w:val="0"/>
      <w:adjustRightInd w:val="0"/>
      <w:spacing w:after="0" w:line="260" w:lineRule="atLeast"/>
    </w:pPr>
    <w:rPr>
      <w:rFonts w:ascii="Corbel" w:hAnsi="Corbel" w:cs="Times"/>
      <w:sz w:val="20"/>
      <w:szCs w:val="22"/>
    </w:rPr>
  </w:style>
  <w:style w:type="paragraph" w:styleId="Heading1">
    <w:name w:val="heading 1"/>
    <w:basedOn w:val="Normal"/>
    <w:next w:val="Normal"/>
    <w:link w:val="Heading1Char"/>
    <w:qFormat/>
    <w:rsid w:val="009A26C1"/>
    <w:pPr>
      <w:numPr>
        <w:numId w:val="32"/>
      </w:numPr>
      <w:spacing w:before="260"/>
      <w:outlineLvl w:val="0"/>
    </w:pPr>
    <w:rPr>
      <w:b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A26C1"/>
    <w:pPr>
      <w:numPr>
        <w:ilvl w:val="1"/>
        <w:numId w:val="32"/>
      </w:numPr>
      <w:spacing w:before="260"/>
      <w:outlineLvl w:val="1"/>
    </w:pPr>
    <w:rPr>
      <w:b/>
    </w:rPr>
  </w:style>
  <w:style w:type="paragraph" w:styleId="Heading3">
    <w:name w:val="heading 3"/>
    <w:basedOn w:val="Heading2"/>
    <w:next w:val="Normal"/>
    <w:link w:val="Heading3Char"/>
    <w:qFormat/>
    <w:rsid w:val="009A26C1"/>
    <w:pPr>
      <w:numPr>
        <w:ilvl w:val="2"/>
      </w:numPr>
      <w:outlineLvl w:val="2"/>
    </w:pPr>
    <w:rPr>
      <w:b w:val="0"/>
      <w:i/>
      <w:szCs w:val="20"/>
    </w:rPr>
  </w:style>
  <w:style w:type="paragraph" w:styleId="Heading4">
    <w:name w:val="heading 4"/>
    <w:basedOn w:val="Heading3"/>
    <w:next w:val="Normal"/>
    <w:link w:val="Heading4Char"/>
    <w:qFormat/>
    <w:rsid w:val="00717D70"/>
    <w:pPr>
      <w:numPr>
        <w:ilvl w:val="3"/>
      </w:numPr>
      <w:outlineLvl w:val="3"/>
    </w:pPr>
    <w:rPr>
      <w:b/>
      <w:i w:val="0"/>
    </w:rPr>
  </w:style>
  <w:style w:type="paragraph" w:styleId="Heading5">
    <w:name w:val="heading 5"/>
    <w:basedOn w:val="Heading4"/>
    <w:next w:val="Normal"/>
    <w:link w:val="Heading5Char"/>
    <w:uiPriority w:val="9"/>
    <w:unhideWhenUsed/>
    <w:rsid w:val="00315039"/>
    <w:pPr>
      <w:numPr>
        <w:ilvl w:val="4"/>
      </w:numPr>
      <w:outlineLvl w:val="4"/>
    </w:p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D64E55"/>
    <w:pPr>
      <w:keepNext/>
      <w:keepLines/>
      <w:numPr>
        <w:ilvl w:val="5"/>
        <w:numId w:val="3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4E55"/>
    <w:pPr>
      <w:keepNext/>
      <w:keepLines/>
      <w:numPr>
        <w:ilvl w:val="6"/>
        <w:numId w:val="3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4E55"/>
    <w:pPr>
      <w:keepNext/>
      <w:keepLines/>
      <w:numPr>
        <w:ilvl w:val="7"/>
        <w:numId w:val="3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4E55"/>
    <w:pPr>
      <w:keepNext/>
      <w:keepLines/>
      <w:numPr>
        <w:ilvl w:val="8"/>
        <w:numId w:val="3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26C1"/>
    <w:rPr>
      <w:rFonts w:ascii="Corbel" w:hAnsi="Corbel" w:cs="Times"/>
      <w:b/>
    </w:rPr>
  </w:style>
  <w:style w:type="character" w:customStyle="1" w:styleId="Heading2Char">
    <w:name w:val="Heading 2 Char"/>
    <w:basedOn w:val="DefaultParagraphFont"/>
    <w:link w:val="Heading2"/>
    <w:rsid w:val="009A26C1"/>
    <w:rPr>
      <w:rFonts w:ascii="Corbel" w:hAnsi="Corbel" w:cs="Times"/>
      <w:b/>
      <w:sz w:val="20"/>
      <w:szCs w:val="22"/>
    </w:rPr>
  </w:style>
  <w:style w:type="character" w:customStyle="1" w:styleId="Heading3Char">
    <w:name w:val="Heading 3 Char"/>
    <w:basedOn w:val="DefaultParagraphFont"/>
    <w:link w:val="Heading3"/>
    <w:rsid w:val="009A26C1"/>
    <w:rPr>
      <w:rFonts w:ascii="Corbel" w:hAnsi="Corbel" w:cs="Times"/>
      <w:i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717D70"/>
    <w:rPr>
      <w:rFonts w:ascii="Corbel" w:hAnsi="Corbel" w:cs="Times"/>
      <w:b/>
      <w:i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315039"/>
    <w:rPr>
      <w:rFonts w:ascii="Corbel" w:hAnsi="Corbel" w:cs="Times"/>
      <w:b/>
      <w:i/>
      <w:sz w:val="20"/>
      <w:szCs w:val="20"/>
    </w:rPr>
  </w:style>
  <w:style w:type="paragraph" w:styleId="TOC1">
    <w:name w:val="toc 1"/>
    <w:basedOn w:val="Normal"/>
    <w:next w:val="Normal"/>
    <w:uiPriority w:val="39"/>
    <w:unhideWhenUsed/>
    <w:rsid w:val="006A0C10"/>
    <w:pPr>
      <w:tabs>
        <w:tab w:val="left" w:pos="567"/>
        <w:tab w:val="right" w:pos="8505"/>
      </w:tabs>
      <w:spacing w:before="120"/>
    </w:pPr>
    <w:rPr>
      <w:szCs w:val="20"/>
    </w:rPr>
  </w:style>
  <w:style w:type="paragraph" w:customStyle="1" w:styleId="IKop1zondernummer">
    <w:name w:val="I_Kop 1 zonder nummer"/>
    <w:basedOn w:val="Heading1"/>
    <w:next w:val="Normal"/>
    <w:qFormat/>
    <w:rsid w:val="009A26C1"/>
    <w:pPr>
      <w:numPr>
        <w:numId w:val="0"/>
      </w:numPr>
      <w:spacing w:before="520" w:after="260"/>
    </w:pPr>
  </w:style>
  <w:style w:type="paragraph" w:styleId="TOC2">
    <w:name w:val="toc 2"/>
    <w:basedOn w:val="Normal"/>
    <w:next w:val="Normal"/>
    <w:autoRedefine/>
    <w:uiPriority w:val="39"/>
    <w:unhideWhenUsed/>
    <w:rsid w:val="006A0C10"/>
    <w:pPr>
      <w:tabs>
        <w:tab w:val="left" w:pos="567"/>
        <w:tab w:val="right" w:pos="8488"/>
      </w:tabs>
      <w:spacing w:after="100"/>
    </w:pPr>
    <w:rPr>
      <w:noProof/>
    </w:rPr>
  </w:style>
  <w:style w:type="paragraph" w:customStyle="1" w:styleId="IColofontekst">
    <w:name w:val="I_Colofontekst"/>
    <w:basedOn w:val="Normal"/>
    <w:qFormat/>
    <w:rsid w:val="00315039"/>
    <w:pPr>
      <w:tabs>
        <w:tab w:val="left" w:pos="1985"/>
      </w:tabs>
    </w:pPr>
  </w:style>
  <w:style w:type="paragraph" w:styleId="TOC3">
    <w:name w:val="toc 3"/>
    <w:basedOn w:val="Normal"/>
    <w:next w:val="Normal"/>
    <w:autoRedefine/>
    <w:uiPriority w:val="39"/>
    <w:unhideWhenUsed/>
    <w:rsid w:val="006A0C10"/>
    <w:pPr>
      <w:tabs>
        <w:tab w:val="right" w:pos="8488"/>
      </w:tabs>
      <w:spacing w:after="100"/>
    </w:pPr>
  </w:style>
  <w:style w:type="paragraph" w:customStyle="1" w:styleId="IRapporttitel">
    <w:name w:val="I_Rapport_titel"/>
    <w:rsid w:val="00CC0847"/>
    <w:pPr>
      <w:spacing w:after="0" w:line="920" w:lineRule="atLeast"/>
    </w:pPr>
    <w:rPr>
      <w:rFonts w:ascii="Corbel" w:hAnsi="Corbel" w:cs="Times"/>
      <w:sz w:val="68"/>
      <w:szCs w:val="68"/>
    </w:rPr>
  </w:style>
  <w:style w:type="paragraph" w:customStyle="1" w:styleId="IAuteurendatum">
    <w:name w:val="I_Auteur en datum"/>
    <w:rsid w:val="00CC0847"/>
    <w:pPr>
      <w:spacing w:after="0" w:line="360" w:lineRule="atLeast"/>
    </w:pPr>
    <w:rPr>
      <w:rFonts w:ascii="Corbel" w:hAnsi="Corbel" w:cs="Times"/>
      <w:sz w:val="28"/>
      <w:szCs w:val="28"/>
    </w:rPr>
  </w:style>
  <w:style w:type="paragraph" w:customStyle="1" w:styleId="IColofon">
    <w:name w:val="I_Colofon"/>
    <w:rsid w:val="00CC0847"/>
    <w:pPr>
      <w:spacing w:after="0" w:line="720" w:lineRule="auto"/>
    </w:pPr>
    <w:rPr>
      <w:rFonts w:ascii="Corbel" w:hAnsi="Corbel" w:cs="Times"/>
      <w:sz w:val="28"/>
      <w:szCs w:val="28"/>
    </w:rPr>
  </w:style>
  <w:style w:type="table" w:customStyle="1" w:styleId="ITabelCalibri">
    <w:name w:val="I_Tabel_Calibri"/>
    <w:basedOn w:val="TableNormal"/>
    <w:uiPriority w:val="99"/>
    <w:rsid w:val="00957FA7"/>
    <w:pPr>
      <w:spacing w:after="0" w:line="240" w:lineRule="atLeast"/>
    </w:pPr>
    <w:rPr>
      <w:rFonts w:asciiTheme="majorHAnsi" w:hAnsiTheme="majorHAnsi"/>
      <w:sz w:val="17"/>
      <w:szCs w:val="17"/>
    </w:rPr>
    <w:tblPr>
      <w:tblCellMar>
        <w:left w:w="0" w:type="dxa"/>
        <w:right w:w="0" w:type="dxa"/>
      </w:tblCellMar>
    </w:tblPr>
    <w:tblStylePr w:type="firstRow">
      <w:pPr>
        <w:wordWrap/>
        <w:spacing w:line="240" w:lineRule="atLeast"/>
      </w:pPr>
      <w:rPr>
        <w:rFonts w:asciiTheme="majorHAnsi" w:hAnsiTheme="majorHAnsi"/>
        <w:b/>
        <w:sz w:val="17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V w:val="nil"/>
        </w:tcBorders>
      </w:tcPr>
    </w:tblStylePr>
    <w:tblStylePr w:type="lastRow">
      <w:rPr>
        <w:rFonts w:asciiTheme="majorHAnsi" w:hAnsiTheme="majorHAnsi"/>
        <w:sz w:val="17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IIntergocontactgegevens">
    <w:name w:val="I_Intergo contactgegevens"/>
    <w:rsid w:val="006A0C10"/>
    <w:pPr>
      <w:tabs>
        <w:tab w:val="left" w:pos="227"/>
      </w:tabs>
    </w:pPr>
    <w:rPr>
      <w:rFonts w:ascii="Corbel" w:hAnsi="Corbel" w:cs="Times"/>
      <w:sz w:val="20"/>
      <w:szCs w:val="22"/>
    </w:rPr>
  </w:style>
  <w:style w:type="paragraph" w:styleId="Header">
    <w:name w:val="header"/>
    <w:basedOn w:val="Normal"/>
    <w:link w:val="HeaderChar"/>
    <w:uiPriority w:val="99"/>
    <w:unhideWhenUsed/>
    <w:rsid w:val="00AD1680"/>
    <w:pPr>
      <w:pBdr>
        <w:bottom w:val="single" w:sz="2" w:space="1" w:color="4C4C4C"/>
      </w:pBdr>
      <w:spacing w:line="200" w:lineRule="atLeast"/>
    </w:pPr>
    <w:rPr>
      <w:color w:val="4D4D4D"/>
      <w:sz w:val="15"/>
    </w:rPr>
  </w:style>
  <w:style w:type="character" w:customStyle="1" w:styleId="HeaderChar">
    <w:name w:val="Header Char"/>
    <w:basedOn w:val="DefaultParagraphFont"/>
    <w:link w:val="Header"/>
    <w:uiPriority w:val="99"/>
    <w:rsid w:val="00AD1680"/>
    <w:rPr>
      <w:rFonts w:ascii="Corbel" w:hAnsi="Corbel" w:cs="Times"/>
      <w:color w:val="4D4D4D"/>
      <w:sz w:val="15"/>
      <w:szCs w:val="22"/>
    </w:rPr>
  </w:style>
  <w:style w:type="paragraph" w:styleId="ListParagraph">
    <w:name w:val="List Paragraph"/>
    <w:basedOn w:val="Normal"/>
    <w:rsid w:val="00A53065"/>
    <w:pPr>
      <w:numPr>
        <w:numId w:val="2"/>
      </w:numPr>
      <w:contextualSpacing/>
    </w:pPr>
  </w:style>
  <w:style w:type="paragraph" w:styleId="Footer">
    <w:name w:val="footer"/>
    <w:basedOn w:val="Normal"/>
    <w:link w:val="FooterChar"/>
    <w:unhideWhenUsed/>
    <w:rsid w:val="00AD1680"/>
    <w:pPr>
      <w:widowControl/>
      <w:pBdr>
        <w:top w:val="single" w:sz="4" w:space="1" w:color="4C4C4C"/>
      </w:pBdr>
      <w:autoSpaceDE/>
      <w:autoSpaceDN/>
      <w:adjustRightInd/>
      <w:spacing w:line="280" w:lineRule="atLeast"/>
      <w:ind w:left="-1134"/>
      <w:jc w:val="right"/>
    </w:pPr>
    <w:rPr>
      <w:noProof/>
      <w:color w:val="4C4C4C"/>
      <w:sz w:val="15"/>
      <w:szCs w:val="15"/>
      <w:lang w:val="en-US" w:eastAsia="nl-NL"/>
    </w:rPr>
  </w:style>
  <w:style w:type="character" w:customStyle="1" w:styleId="FooterChar">
    <w:name w:val="Footer Char"/>
    <w:basedOn w:val="DefaultParagraphFont"/>
    <w:link w:val="Footer"/>
    <w:rsid w:val="00AD1680"/>
    <w:rPr>
      <w:rFonts w:ascii="Corbel" w:hAnsi="Corbel" w:cs="Times"/>
      <w:noProof/>
      <w:color w:val="4C4C4C"/>
      <w:sz w:val="15"/>
      <w:szCs w:val="15"/>
      <w:lang w:val="en-US" w:eastAsia="nl-NL"/>
    </w:rPr>
  </w:style>
  <w:style w:type="paragraph" w:customStyle="1" w:styleId="IVettekop">
    <w:name w:val="I_Vette kop"/>
    <w:next w:val="Normal"/>
    <w:qFormat/>
    <w:rsid w:val="00F96CA5"/>
    <w:pPr>
      <w:spacing w:before="260" w:after="0" w:line="260" w:lineRule="atLeast"/>
    </w:pPr>
    <w:rPr>
      <w:rFonts w:ascii="Corbel" w:hAnsi="Corbel" w:cs="Times"/>
      <w:b/>
      <w:szCs w:val="22"/>
    </w:rPr>
  </w:style>
  <w:style w:type="paragraph" w:customStyle="1" w:styleId="Irechtekop">
    <w:name w:val="I_rechte kop"/>
    <w:next w:val="Normal"/>
    <w:qFormat/>
    <w:rsid w:val="00F96CA5"/>
    <w:pPr>
      <w:spacing w:before="260" w:after="0" w:line="260" w:lineRule="atLeast"/>
    </w:pPr>
    <w:rPr>
      <w:rFonts w:ascii="Corbel" w:hAnsi="Corbel" w:cs="Times"/>
      <w:b/>
      <w:sz w:val="20"/>
      <w:szCs w:val="20"/>
    </w:rPr>
  </w:style>
  <w:style w:type="paragraph" w:customStyle="1" w:styleId="Ilopendeteksttab">
    <w:name w:val="I_lopende tekst + tab"/>
    <w:basedOn w:val="Normal"/>
    <w:qFormat/>
    <w:rsid w:val="0057383E"/>
    <w:pPr>
      <w:ind w:left="567"/>
    </w:pPr>
  </w:style>
  <w:style w:type="paragraph" w:customStyle="1" w:styleId="IGenummerdelijst">
    <w:name w:val="I_Genummerdelijst"/>
    <w:qFormat/>
    <w:rsid w:val="00C755DA"/>
    <w:pPr>
      <w:numPr>
        <w:numId w:val="24"/>
      </w:numPr>
      <w:spacing w:after="0"/>
    </w:pPr>
    <w:rPr>
      <w:rFonts w:ascii="Corbel" w:hAnsi="Corbel" w:cs="Times"/>
      <w:sz w:val="20"/>
      <w:szCs w:val="22"/>
    </w:rPr>
  </w:style>
  <w:style w:type="paragraph" w:customStyle="1" w:styleId="IBulletlijst">
    <w:name w:val="I_Bulletlijst"/>
    <w:qFormat/>
    <w:rsid w:val="006A3529"/>
    <w:pPr>
      <w:numPr>
        <w:numId w:val="25"/>
      </w:numPr>
      <w:spacing w:after="0" w:line="260" w:lineRule="atLeast"/>
    </w:pPr>
    <w:rPr>
      <w:rFonts w:ascii="Corbel" w:hAnsi="Corbel" w:cs="Times"/>
      <w:sz w:val="20"/>
      <w:szCs w:val="22"/>
    </w:rPr>
  </w:style>
  <w:style w:type="paragraph" w:customStyle="1" w:styleId="Ischuinekop">
    <w:name w:val="I_schuine kop"/>
    <w:next w:val="Normal"/>
    <w:qFormat/>
    <w:rsid w:val="00F96CA5"/>
    <w:pPr>
      <w:spacing w:before="260" w:after="0" w:line="260" w:lineRule="atLeast"/>
    </w:pPr>
    <w:rPr>
      <w:rFonts w:ascii="Corbel" w:hAnsi="Corbel" w:cs="Times"/>
      <w:i/>
      <w:sz w:val="20"/>
      <w:szCs w:val="20"/>
    </w:rPr>
  </w:style>
  <w:style w:type="paragraph" w:customStyle="1" w:styleId="IOffertekop">
    <w:name w:val="I_Offerte_kop"/>
    <w:next w:val="Normal"/>
    <w:qFormat/>
    <w:rsid w:val="0008602D"/>
    <w:pPr>
      <w:spacing w:after="0" w:line="720" w:lineRule="auto"/>
    </w:pPr>
    <w:rPr>
      <w:rFonts w:ascii="Corbel" w:hAnsi="Corbel" w:cs="Times"/>
      <w:sz w:val="36"/>
      <w:szCs w:val="4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4E5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4E5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4E5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4E5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E37D9C"/>
    <w:pPr>
      <w:spacing w:line="240" w:lineRule="auto"/>
    </w:pPr>
    <w:rPr>
      <w:sz w:val="16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37D9C"/>
    <w:rPr>
      <w:rFonts w:ascii="Corbel" w:hAnsi="Corbel" w:cs="Times"/>
      <w:sz w:val="16"/>
    </w:rPr>
  </w:style>
  <w:style w:type="character" w:styleId="FootnoteReference">
    <w:name w:val="footnote reference"/>
    <w:basedOn w:val="DefaultParagraphFont"/>
    <w:uiPriority w:val="99"/>
    <w:unhideWhenUsed/>
    <w:rsid w:val="00E37D9C"/>
    <w:rPr>
      <w:vertAlign w:val="superscript"/>
    </w:rPr>
  </w:style>
  <w:style w:type="paragraph" w:customStyle="1" w:styleId="ITabelkop">
    <w:name w:val="I_Tabelkop"/>
    <w:next w:val="Normal"/>
    <w:rsid w:val="00D56D59"/>
    <w:pPr>
      <w:numPr>
        <w:numId w:val="39"/>
      </w:numPr>
      <w:spacing w:after="0"/>
    </w:pPr>
    <w:rPr>
      <w:rFonts w:ascii="Corbel" w:hAnsi="Corbel" w:cs="Times"/>
      <w:sz w:val="17"/>
      <w:szCs w:val="17"/>
    </w:rPr>
  </w:style>
  <w:style w:type="numbering" w:customStyle="1" w:styleId="ITabellijst">
    <w:name w:val="I_Tabellijst"/>
    <w:basedOn w:val="NoList"/>
    <w:uiPriority w:val="99"/>
    <w:rsid w:val="00D56D59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intergo29/Documents/Intergo%20Sjablonen/Lee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ADC0656-76C4-B140-85E1-7110E3707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Leeg.dotx</Template>
  <TotalTime>3</TotalTime>
  <Pages>2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HALM ICT-Diensten</Company>
  <LinksUpToDate>false</LinksUpToDate>
  <CharactersWithSpaces>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Gert-Jan Kamps, MSc</dc:creator>
  <cp:keywords/>
  <dc:description/>
  <cp:lastModifiedBy>Gert-Jan Kamps, MSc</cp:lastModifiedBy>
  <cp:revision>2</cp:revision>
  <cp:lastPrinted>2012-06-10T12:36:00Z</cp:lastPrinted>
  <dcterms:created xsi:type="dcterms:W3CDTF">2019-11-26T08:38:00Z</dcterms:created>
  <dcterms:modified xsi:type="dcterms:W3CDTF">2019-11-26T08:46:00Z</dcterms:modified>
  <cp:category/>
</cp:coreProperties>
</file>